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2477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del BACHE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3973A134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FC15AB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8096E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14:paraId="32EE7F4D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2968B9C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6A2F5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566F31" w14:textId="77777777" w:rsidR="00BE0A7E" w:rsidRDefault="00BE0A7E" w:rsidP="00BE0A7E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They made a plaint of land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 and his wife, Joan(q.v.).   (ibid.)</w:t>
      </w:r>
    </w:p>
    <w:p w14:paraId="2CF481A5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E5E6C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93A04" w14:textId="77777777" w:rsidR="00BE0A7E" w:rsidRDefault="00BE0A7E" w:rsidP="00BE0A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79D4F9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4313" w14:textId="77777777" w:rsidR="00BE0A7E" w:rsidRDefault="00BE0A7E" w:rsidP="009139A6">
      <w:r>
        <w:separator/>
      </w:r>
    </w:p>
  </w:endnote>
  <w:endnote w:type="continuationSeparator" w:id="0">
    <w:p w14:paraId="69E59E2D" w14:textId="77777777" w:rsidR="00BE0A7E" w:rsidRDefault="00BE0A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5E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48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661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ACDB" w14:textId="77777777" w:rsidR="00BE0A7E" w:rsidRDefault="00BE0A7E" w:rsidP="009139A6">
      <w:r>
        <w:separator/>
      </w:r>
    </w:p>
  </w:footnote>
  <w:footnote w:type="continuationSeparator" w:id="0">
    <w:p w14:paraId="05E65782" w14:textId="77777777" w:rsidR="00BE0A7E" w:rsidRDefault="00BE0A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DC5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3C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A2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7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0A7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8C37F"/>
  <w15:chartTrackingRefBased/>
  <w15:docId w15:val="{59A47D3C-0A15-4E9A-9827-4200F72B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0A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2022-07-01T09:15:00Z</dcterms:created>
  <dcterms:modified xsi:type="dcterms:W3CDTF">2022-07-01T09:15:00Z</dcterms:modified>
</cp:coreProperties>
</file>